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——镇级艺术团演出补贴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镇级艺术团演出补贴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2010107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我镇现有黄村镇小精灵艺术团一支镇级群众业余文艺团队，在镇市民活动中心及区文委的共同管理下开展公益演出工作，以确保我镇相关工作的顺利推进，提升辖区群众的获得感、幸福感。镇政府视团队全年演出情况将演出补贴发放至团队负责人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为镇级艺术团发放演出补贴，专款专用。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确保我镇艺术团公益演出工作顺利推进。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镇级艺术团补贴</w:t>
            </w:r>
            <w:bookmarkStart w:id="0" w:name="_GoBack"/>
            <w:bookmarkEnd w:id="0"/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17151EE"/>
    <w:rsid w:val="029403CC"/>
    <w:rsid w:val="02B81885"/>
    <w:rsid w:val="060E737E"/>
    <w:rsid w:val="08882010"/>
    <w:rsid w:val="0921671D"/>
    <w:rsid w:val="096353FB"/>
    <w:rsid w:val="09972327"/>
    <w:rsid w:val="0A5D4D63"/>
    <w:rsid w:val="0AF7560D"/>
    <w:rsid w:val="0CFC11DA"/>
    <w:rsid w:val="0D0962F1"/>
    <w:rsid w:val="0D521BE9"/>
    <w:rsid w:val="0D7B2DAD"/>
    <w:rsid w:val="0FFB40C6"/>
    <w:rsid w:val="11655896"/>
    <w:rsid w:val="11C2254C"/>
    <w:rsid w:val="123D5579"/>
    <w:rsid w:val="13F73D10"/>
    <w:rsid w:val="147A4E10"/>
    <w:rsid w:val="17452D25"/>
    <w:rsid w:val="183304C3"/>
    <w:rsid w:val="18FC210A"/>
    <w:rsid w:val="1B4C3F58"/>
    <w:rsid w:val="1B7C6CA6"/>
    <w:rsid w:val="1DF715B8"/>
    <w:rsid w:val="1E841110"/>
    <w:rsid w:val="1E9C7B48"/>
    <w:rsid w:val="22013E68"/>
    <w:rsid w:val="23135718"/>
    <w:rsid w:val="25B11864"/>
    <w:rsid w:val="28120BEB"/>
    <w:rsid w:val="298869B1"/>
    <w:rsid w:val="29B661FB"/>
    <w:rsid w:val="2A3967D5"/>
    <w:rsid w:val="2B5946AE"/>
    <w:rsid w:val="2B6504C0"/>
    <w:rsid w:val="2BE27A8A"/>
    <w:rsid w:val="2D2A12C5"/>
    <w:rsid w:val="2F471EE1"/>
    <w:rsid w:val="2FB1304E"/>
    <w:rsid w:val="308113CB"/>
    <w:rsid w:val="314A536E"/>
    <w:rsid w:val="3297178C"/>
    <w:rsid w:val="32C259B5"/>
    <w:rsid w:val="3332198B"/>
    <w:rsid w:val="346E3582"/>
    <w:rsid w:val="34B53ED7"/>
    <w:rsid w:val="39010E11"/>
    <w:rsid w:val="39FA26AE"/>
    <w:rsid w:val="39FC5BB1"/>
    <w:rsid w:val="3A107FD3"/>
    <w:rsid w:val="3ABC01EE"/>
    <w:rsid w:val="3B653AFE"/>
    <w:rsid w:val="3BAB32E7"/>
    <w:rsid w:val="3EA62CD7"/>
    <w:rsid w:val="40882E6C"/>
    <w:rsid w:val="422C131F"/>
    <w:rsid w:val="42BB4372"/>
    <w:rsid w:val="43006783"/>
    <w:rsid w:val="44BD0353"/>
    <w:rsid w:val="464B42E2"/>
    <w:rsid w:val="47480D01"/>
    <w:rsid w:val="47867F32"/>
    <w:rsid w:val="479123FB"/>
    <w:rsid w:val="49881230"/>
    <w:rsid w:val="4CC9608F"/>
    <w:rsid w:val="4D3F0047"/>
    <w:rsid w:val="4D5F637E"/>
    <w:rsid w:val="4F815F87"/>
    <w:rsid w:val="51CE23C5"/>
    <w:rsid w:val="526B5AC6"/>
    <w:rsid w:val="53FD045B"/>
    <w:rsid w:val="5536145D"/>
    <w:rsid w:val="56052DAF"/>
    <w:rsid w:val="565C10B7"/>
    <w:rsid w:val="566E6F5B"/>
    <w:rsid w:val="59467262"/>
    <w:rsid w:val="5C4A34F9"/>
    <w:rsid w:val="5DA96938"/>
    <w:rsid w:val="61725956"/>
    <w:rsid w:val="61C144EF"/>
    <w:rsid w:val="639962F3"/>
    <w:rsid w:val="63AB60FE"/>
    <w:rsid w:val="651C2939"/>
    <w:rsid w:val="67075286"/>
    <w:rsid w:val="671F01BE"/>
    <w:rsid w:val="685E30C9"/>
    <w:rsid w:val="6AFC0F74"/>
    <w:rsid w:val="6B651B71"/>
    <w:rsid w:val="6D535020"/>
    <w:rsid w:val="6F333FFC"/>
    <w:rsid w:val="704F6D52"/>
    <w:rsid w:val="71062FFD"/>
    <w:rsid w:val="71AD0276"/>
    <w:rsid w:val="7393362B"/>
    <w:rsid w:val="75A2558A"/>
    <w:rsid w:val="76466098"/>
    <w:rsid w:val="77771C8D"/>
    <w:rsid w:val="778A0CAD"/>
    <w:rsid w:val="7880485D"/>
    <w:rsid w:val="7A8C691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2018-11-07T05:53:00Z</cp:lastPrinted>
  <dcterms:modified xsi:type="dcterms:W3CDTF">2024-09-14T03:56:14Z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